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641" w:rsidRDefault="00E20641" w:rsidP="00E206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PEPYR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E20641" w:rsidRDefault="00E20641" w:rsidP="00E206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0641" w:rsidRDefault="00E20641" w:rsidP="00E206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0641" w:rsidRDefault="00E20641" w:rsidP="00E206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Kent,</w:t>
      </w:r>
    </w:p>
    <w:p w:rsidR="00E20641" w:rsidRDefault="00E20641" w:rsidP="00E206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Dygge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20641" w:rsidRDefault="00E20641" w:rsidP="00E206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21-385)</w:t>
      </w:r>
    </w:p>
    <w:p w:rsidR="00E20641" w:rsidRDefault="00E20641" w:rsidP="00E206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0641" w:rsidRDefault="00E20641" w:rsidP="00E206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0641" w:rsidRPr="007E4252" w:rsidRDefault="00E20641" w:rsidP="00E206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2016</w:t>
      </w:r>
    </w:p>
    <w:p w:rsidR="006B2F86" w:rsidRPr="00E20641" w:rsidRDefault="00E2064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206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641" w:rsidRDefault="00E20641" w:rsidP="00E71FC3">
      <w:pPr>
        <w:spacing w:after="0" w:line="240" w:lineRule="auto"/>
      </w:pPr>
      <w:r>
        <w:separator/>
      </w:r>
    </w:p>
  </w:endnote>
  <w:endnote w:type="continuationSeparator" w:id="0">
    <w:p w:rsidR="00E20641" w:rsidRDefault="00E206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641" w:rsidRDefault="00E20641" w:rsidP="00E71FC3">
      <w:pPr>
        <w:spacing w:after="0" w:line="240" w:lineRule="auto"/>
      </w:pPr>
      <w:r>
        <w:separator/>
      </w:r>
    </w:p>
  </w:footnote>
  <w:footnote w:type="continuationSeparator" w:id="0">
    <w:p w:rsidR="00E20641" w:rsidRDefault="00E206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641"/>
    <w:rsid w:val="00AB52E8"/>
    <w:rsid w:val="00B16D3F"/>
    <w:rsid w:val="00E2064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FE42B"/>
  <w15:chartTrackingRefBased/>
  <w15:docId w15:val="{111A5307-4F22-4FDE-B486-74711FCF6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2016-04-30T21:05:00Z</dcterms:created>
  <dcterms:modified xsi:type="dcterms:W3CDTF">2016-04-30T21:10:00Z</dcterms:modified>
</cp:coreProperties>
</file>